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1DF" w:rsidRDefault="00B611DF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Утверждаю</w:t>
      </w:r>
    </w:p>
    <w:p w:rsidR="00B611DF" w:rsidRDefault="00B611DF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Директор_________Н.Л.Месхи.</w:t>
      </w:r>
    </w:p>
    <w:p w:rsidR="00B611DF" w:rsidRDefault="00B611DF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Согласовано Совет дома_____</w:t>
      </w:r>
    </w:p>
    <w:p w:rsidR="00B611DF" w:rsidRDefault="00B611DF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 марта 2014г</w:t>
      </w:r>
    </w:p>
    <w:p w:rsidR="00B611DF" w:rsidRDefault="00B611DF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11DF" w:rsidRDefault="00B611DF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11DF" w:rsidRDefault="00B611DF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11DF" w:rsidRDefault="00B611DF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11DF" w:rsidRPr="009C424C" w:rsidRDefault="00B611DF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C424C">
        <w:rPr>
          <w:rFonts w:ascii="Times New Roman" w:hAnsi="Times New Roman"/>
          <w:b/>
          <w:sz w:val="28"/>
          <w:szCs w:val="28"/>
        </w:rPr>
        <w:t>ПЛАН</w:t>
      </w:r>
    </w:p>
    <w:p w:rsidR="00B611DF" w:rsidRDefault="00B611DF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 (услуг) необходимых для выполнения на МКЖД 66/13 на 2014г-2015г</w:t>
      </w:r>
    </w:p>
    <w:p w:rsidR="00B611DF" w:rsidRDefault="00B611DF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4111"/>
        <w:gridCol w:w="1550"/>
        <w:gridCol w:w="2112"/>
        <w:gridCol w:w="2112"/>
        <w:gridCol w:w="2113"/>
        <w:gridCol w:w="2113"/>
      </w:tblGrid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Наименование работ (услуг) и их адресность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Ед. измер.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Стоимость единицы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Стоимость общая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кровли над кв. 10.11.12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153,30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110,35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17917,30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подъездов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27000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81000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5 лет 1 раз</w:t>
            </w: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Проверка и ремонт по необходимости всех вентиляционных каналов 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130-00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4160,00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r>
              <w:rPr>
                <w:rFonts w:ascii="Times New Roman" w:hAnsi="Times New Roman"/>
                <w:sz w:val="28"/>
                <w:szCs w:val="28"/>
              </w:rPr>
              <w:t>частичный отмостки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8,2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2804,87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23000,00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энергетического паспорта Фз-261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1613,15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4839,45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одноразова</w:t>
            </w: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Устранения замечаний по Постановлению прокурора и жил. Инспекции края   о проведении работ  по энергосбережению и повышению энергетической эффективности согласно постановления (губернатора)Краснодарского края №1023/1 от 26.09.2011..а именно  не проведена замена ламп накаливания в местах общего пользования и наружного освещения на энергоэффективные лампы.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330,00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4950,00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111" w:type="dxa"/>
          </w:tcPr>
          <w:p w:rsidR="00B611DF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Гидравлическое испытание и  промывка </w:t>
            </w:r>
          </w:p>
          <w:p w:rsidR="00B611DF" w:rsidRPr="004E71B9" w:rsidRDefault="00B611DF" w:rsidP="004E71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системы отопления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1600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180-300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24000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Ежегодно </w:t>
            </w: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Установить поручни на всех подъездах дома на при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 xml:space="preserve">подъездных площадках 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где есть ступеньки две и более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5600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16800,00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Ревизия и частичная замена вентилей на ЦО,ГВС, ХВС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16500,00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Установить автоматический датчик включения и выключения наружного освещения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3500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Изоляция горячего водоснабжения по постановлению прокурора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41,00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3198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ж/б 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по подъездам и площадкам перед подъездами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372,22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700,00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Окраска газовой трубы по всему периметру дома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7672,66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 </w:t>
            </w: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Затраты на содержание аварийной службы. дворника-уборшицы, МОП, управление МКД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10425,32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1DF" w:rsidRPr="008827D9" w:rsidTr="008827D9">
        <w:tc>
          <w:tcPr>
            <w:tcW w:w="675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50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11,07 р/м2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01.07.2014г.по 01.07.2015г.</w:t>
            </w:r>
          </w:p>
        </w:tc>
        <w:tc>
          <w:tcPr>
            <w:tcW w:w="2112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224662,37</w:t>
            </w:r>
          </w:p>
        </w:tc>
        <w:tc>
          <w:tcPr>
            <w:tcW w:w="2113" w:type="dxa"/>
          </w:tcPr>
          <w:p w:rsidR="00B611DF" w:rsidRPr="008827D9" w:rsidRDefault="00B611DF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 выполнении работ всех 1м2 11,59руб.</w:t>
            </w:r>
          </w:p>
        </w:tc>
      </w:tr>
    </w:tbl>
    <w:p w:rsidR="00B611DF" w:rsidRDefault="00B611DF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611DF" w:rsidRPr="009C424C" w:rsidRDefault="00B611DF" w:rsidP="009C424C">
      <w:pPr>
        <w:jc w:val="center"/>
        <w:rPr>
          <w:rFonts w:ascii="Times New Roman" w:hAnsi="Times New Roman"/>
          <w:sz w:val="28"/>
          <w:szCs w:val="28"/>
        </w:rPr>
      </w:pPr>
    </w:p>
    <w:sectPr w:rsidR="00B611DF" w:rsidRPr="009C424C" w:rsidSect="009C424C">
      <w:footerReference w:type="even" r:id="rId6"/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1DF" w:rsidRDefault="00B611DF">
      <w:r>
        <w:separator/>
      </w:r>
    </w:p>
  </w:endnote>
  <w:endnote w:type="continuationSeparator" w:id="0">
    <w:p w:rsidR="00B611DF" w:rsidRDefault="00B61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1DF" w:rsidRDefault="00B611DF" w:rsidP="000D28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11DF" w:rsidRDefault="00B611DF" w:rsidP="00BD3C0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1DF" w:rsidRDefault="00B611DF" w:rsidP="000D28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611DF" w:rsidRDefault="00B611DF" w:rsidP="00BD3C0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1DF" w:rsidRDefault="00B611DF">
      <w:r>
        <w:separator/>
      </w:r>
    </w:p>
  </w:footnote>
  <w:footnote w:type="continuationSeparator" w:id="0">
    <w:p w:rsidR="00B611DF" w:rsidRDefault="00B611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24C"/>
    <w:rsid w:val="00011C1C"/>
    <w:rsid w:val="0001484E"/>
    <w:rsid w:val="0005320E"/>
    <w:rsid w:val="00095B20"/>
    <w:rsid w:val="000D28F9"/>
    <w:rsid w:val="000D6297"/>
    <w:rsid w:val="00153EA9"/>
    <w:rsid w:val="00154AF8"/>
    <w:rsid w:val="001A4A9B"/>
    <w:rsid w:val="002D7075"/>
    <w:rsid w:val="002E0FE7"/>
    <w:rsid w:val="004A1059"/>
    <w:rsid w:val="004E71B9"/>
    <w:rsid w:val="007D25D8"/>
    <w:rsid w:val="008827D9"/>
    <w:rsid w:val="008952FB"/>
    <w:rsid w:val="009A33A4"/>
    <w:rsid w:val="009C424C"/>
    <w:rsid w:val="00A16BC4"/>
    <w:rsid w:val="00A8537A"/>
    <w:rsid w:val="00AE6F37"/>
    <w:rsid w:val="00B611DF"/>
    <w:rsid w:val="00BD3C0F"/>
    <w:rsid w:val="00C13A50"/>
    <w:rsid w:val="00D07880"/>
    <w:rsid w:val="00F867C6"/>
    <w:rsid w:val="00FC3D1C"/>
    <w:rsid w:val="00FD0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059"/>
    <w:pPr>
      <w:spacing w:after="200"/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424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D3C0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D3C0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275</Words>
  <Characters>1569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User</dc:creator>
  <cp:keywords/>
  <dc:description/>
  <cp:lastModifiedBy>Neo</cp:lastModifiedBy>
  <cp:revision>2</cp:revision>
  <cp:lastPrinted>2014-03-11T11:25:00Z</cp:lastPrinted>
  <dcterms:created xsi:type="dcterms:W3CDTF">2014-03-13T07:57:00Z</dcterms:created>
  <dcterms:modified xsi:type="dcterms:W3CDTF">2014-03-13T07:57:00Z</dcterms:modified>
</cp:coreProperties>
</file>